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55262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35B55265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55263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55264" w14:textId="77777777"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1E1646">
              <w:rPr>
                <w:b/>
                <w:sz w:val="26"/>
                <w:szCs w:val="26"/>
                <w:lang w:val="en-US"/>
              </w:rPr>
              <w:t>145</w:t>
            </w:r>
          </w:p>
        </w:tc>
      </w:tr>
      <w:tr w:rsidR="00C44B8B" w14:paraId="35B55268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55266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55267" w14:textId="77777777" w:rsidR="00C44B8B" w:rsidRPr="00C44B8B" w:rsidRDefault="00FA0B20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2116894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14:paraId="35B55269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35B5526A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35B5526B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35B5526C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35B5526D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35B5526E" w14:textId="77777777" w:rsidR="00C44B8B" w:rsidRPr="00CB6078" w:rsidRDefault="00C44B8B" w:rsidP="00C44B8B"/>
    <w:p w14:paraId="35B5526F" w14:textId="77777777" w:rsidR="00C44B8B" w:rsidRPr="00CB6078" w:rsidRDefault="00C44B8B" w:rsidP="00C44B8B"/>
    <w:p w14:paraId="35B55270" w14:textId="77777777" w:rsidR="00C44B8B" w:rsidRPr="00CB6078" w:rsidRDefault="00C44B8B" w:rsidP="00C44B8B"/>
    <w:p w14:paraId="35B55271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35B55272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FA0B20">
        <w:rPr>
          <w:b/>
          <w:sz w:val="26"/>
          <w:szCs w:val="26"/>
          <w:u w:val="single"/>
        </w:rPr>
        <w:t>Траверса ТМ51 27.0002-16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35B55273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5B55274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5B55275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FA0B20">
        <w:rPr>
          <w:b/>
          <w:sz w:val="26"/>
          <w:szCs w:val="26"/>
          <w:u w:val="single"/>
        </w:rPr>
        <w:t>Траверса ТМ51 27.0002-16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FA0B20">
        <w:rPr>
          <w:b/>
          <w:sz w:val="26"/>
          <w:szCs w:val="26"/>
          <w:u w:val="single"/>
        </w:rPr>
        <w:t>Номер чертежа типового проекта – 27.0002-16</w:t>
      </w:r>
      <w:r w:rsidR="0073431B">
        <w:rPr>
          <w:b/>
          <w:sz w:val="26"/>
          <w:szCs w:val="26"/>
        </w:rPr>
        <w:t>.</w:t>
      </w:r>
      <w:bookmarkEnd w:id="3"/>
    </w:p>
    <w:p w14:paraId="35B55276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5B55277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35B55278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35B55279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35B5527A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5B5527B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5B5527C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5B5527D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5B5527E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AB72BA">
        <w:rPr>
          <w:sz w:val="24"/>
          <w:szCs w:val="24"/>
        </w:rPr>
        <w:t>энергообъектах</w:t>
      </w:r>
      <w:proofErr w:type="spellEnd"/>
      <w:r w:rsidRPr="00AB72BA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5B5527F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Pr="00AB72BA">
        <w:rPr>
          <w:sz w:val="24"/>
          <w:szCs w:val="24"/>
        </w:rPr>
        <w:t>Россети</w:t>
      </w:r>
      <w:proofErr w:type="spellEnd"/>
      <w:r w:rsidRPr="00AB72BA">
        <w:rPr>
          <w:sz w:val="24"/>
          <w:szCs w:val="24"/>
        </w:rPr>
        <w:t>»;</w:t>
      </w:r>
    </w:p>
    <w:p w14:paraId="35B55280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35B55281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35B55282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proofErr w:type="gramStart"/>
      <w:r w:rsidRPr="00AB72BA">
        <w:rPr>
          <w:sz w:val="24"/>
          <w:szCs w:val="24"/>
        </w:rPr>
        <w:t>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  <w:proofErr w:type="gramEnd"/>
    </w:p>
    <w:p w14:paraId="35B55283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35B55284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35B55285" w14:textId="77777777" w:rsidR="007118A9" w:rsidRPr="0073431B" w:rsidRDefault="00FA0B20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proofErr w:type="spellStart"/>
      <w:r>
        <w:rPr>
          <w:sz w:val="26"/>
          <w:szCs w:val="26"/>
          <w:lang w:val="en-US"/>
        </w:rPr>
        <w:t>Номер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чертежа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типового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проекта</w:t>
      </w:r>
      <w:proofErr w:type="spellEnd"/>
      <w:r>
        <w:rPr>
          <w:sz w:val="26"/>
          <w:szCs w:val="26"/>
          <w:lang w:val="en-US"/>
        </w:rPr>
        <w:t xml:space="preserve"> – 27.0002-16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35B55286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35B55287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14:paraId="35B55288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35B55289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14:paraId="35B5528A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35B5528B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35B5528C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proofErr w:type="gramStart"/>
      <w:r w:rsidRPr="007118A9">
        <w:rPr>
          <w:sz w:val="24"/>
          <w:szCs w:val="24"/>
        </w:rPr>
        <w:t>Г</w:t>
      </w:r>
      <w:proofErr w:type="gramEnd"/>
      <w:r w:rsidRPr="007118A9">
        <w:rPr>
          <w:sz w:val="24"/>
          <w:szCs w:val="24"/>
        </w:rPr>
        <w:t>OCT 34-13-931-86 «Штыри стальные для изоляторов. Технические условия»</w:t>
      </w:r>
    </w:p>
    <w:p w14:paraId="35B5528D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35B5528E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35B5528F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5B55290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35B55291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5B55292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35B55293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35B55294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35B55295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5B55296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35B55297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5B55298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B55299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35B5529A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35B5529B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B5529C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5B5529D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35B5529E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35B5529F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5B552A0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5B552A1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>.</w:t>
      </w:r>
      <w:proofErr w:type="gramEnd"/>
      <w:r w:rsidRPr="00B46AE8">
        <w:rPr>
          <w:sz w:val="24"/>
          <w:szCs w:val="24"/>
        </w:rPr>
        <w:t xml:space="preserve">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35B552A2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35B552A3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5B552A4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5B552A5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5B552A6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5B552A7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B552A8" w14:textId="77777777" w:rsidR="00562D55" w:rsidRPr="00CB6078" w:rsidRDefault="00562D55" w:rsidP="00451C4D">
      <w:pPr>
        <w:rPr>
          <w:sz w:val="26"/>
          <w:szCs w:val="26"/>
        </w:rPr>
      </w:pPr>
    </w:p>
    <w:p w14:paraId="35B552A9" w14:textId="77777777" w:rsidR="006D1941" w:rsidRPr="00CB6078" w:rsidRDefault="006D1941" w:rsidP="00451C4D">
      <w:pPr>
        <w:rPr>
          <w:sz w:val="26"/>
          <w:szCs w:val="26"/>
        </w:rPr>
      </w:pPr>
    </w:p>
    <w:p w14:paraId="35B552AA" w14:textId="77777777" w:rsidR="001D6900" w:rsidRPr="00CB6078" w:rsidRDefault="001D6900" w:rsidP="00451C4D">
      <w:pPr>
        <w:rPr>
          <w:sz w:val="26"/>
          <w:szCs w:val="26"/>
        </w:rPr>
      </w:pPr>
    </w:p>
    <w:p w14:paraId="35B552AB" w14:textId="77777777" w:rsidR="004A2665" w:rsidRPr="00CB6078" w:rsidRDefault="004A2665" w:rsidP="00451C4D">
      <w:pPr>
        <w:rPr>
          <w:sz w:val="26"/>
          <w:szCs w:val="26"/>
        </w:rPr>
      </w:pPr>
    </w:p>
    <w:p w14:paraId="35B552AC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5B552AD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35B552AE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B552B1" w14:textId="77777777" w:rsidR="007C223A" w:rsidRDefault="007C223A">
      <w:r>
        <w:separator/>
      </w:r>
    </w:p>
  </w:endnote>
  <w:endnote w:type="continuationSeparator" w:id="0">
    <w:p w14:paraId="35B552B2" w14:textId="77777777" w:rsidR="007C223A" w:rsidRDefault="007C2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B552AF" w14:textId="77777777" w:rsidR="007C223A" w:rsidRDefault="007C223A">
      <w:r>
        <w:separator/>
      </w:r>
    </w:p>
  </w:footnote>
  <w:footnote w:type="continuationSeparator" w:id="0">
    <w:p w14:paraId="35B552B0" w14:textId="77777777" w:rsidR="007C223A" w:rsidRDefault="007C22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B552B3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5B552B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20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1646"/>
    <w:rsid w:val="001E319B"/>
    <w:rsid w:val="001E360E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23A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B20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B552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0EB4E-8E22-4EB4-967E-E5F187AE30E2}">
  <ds:schemaRefs>
    <ds:schemaRef ds:uri="http://www.w3.org/XML/1998/namespace"/>
    <ds:schemaRef ds:uri="aeb3e8e0-784a-4348-b8a9-74d788c4fa59"/>
    <ds:schemaRef ds:uri="http://schemas.microsoft.com/office/2006/documentManagement/types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12848BD-7875-46AE-86D6-BA101E96B4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F5AF9F-589A-4591-838E-7AFDDB3A87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60C2BB-0B3D-445C-81B6-6219BDEED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1</TotalTime>
  <Pages>3</Pages>
  <Words>1108</Words>
  <Characters>6322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2010-09-30T13:29:00Z</cp:lastPrinted>
  <dcterms:created xsi:type="dcterms:W3CDTF">2015-05-13T15:01:00Z</dcterms:created>
  <dcterms:modified xsi:type="dcterms:W3CDTF">2015-05-13T15:01:00Z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